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1AF53" w14:textId="77777777" w:rsidR="00606D81" w:rsidRDefault="00606D81">
      <w:pPr>
        <w:spacing w:after="0" w:line="20" w:lineRule="exact"/>
      </w:pPr>
    </w:p>
  </w:endnote>
  <w:endnote w:type="continuationSeparator" w:id="0">
    <w:p w14:paraId="20E7368E" w14:textId="77777777" w:rsidR="00606D81" w:rsidRDefault="00606D81">
      <w:pPr>
        <w:spacing w:after="0" w:line="20" w:lineRule="exact"/>
      </w:pPr>
    </w:p>
  </w:endnote>
  <w:endnote w:type="continuationNotice" w:id="1">
    <w:p w14:paraId="58329CE4" w14:textId="77777777" w:rsidR="00606D81" w:rsidRDefault="00606D81">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14552F0C"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8C7D03">
      <w:rPr>
        <w:rFonts w:ascii="Arial" w:hAnsi="Arial" w:cs="Arial"/>
        <w:sz w:val="20"/>
        <w:szCs w:val="22"/>
      </w:rPr>
      <w:t xml:space="preserve"> RM</w:t>
    </w:r>
    <w:r w:rsidR="008C7D03">
      <w:rPr>
        <w:rFonts w:ascii="Arial" w:hAnsi="Arial"/>
        <w:sz w:val="20"/>
      </w:rPr>
      <w:t>6186 – Fuel Cards VI</w:t>
    </w:r>
  </w:p>
  <w:p w14:paraId="685C4DB5" w14:textId="7A838759"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8C7D03">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179AF" w14:textId="77777777" w:rsidR="00606D81" w:rsidRDefault="00606D81">
      <w:pPr>
        <w:spacing w:after="0" w:line="240" w:lineRule="auto"/>
      </w:pPr>
      <w:r>
        <w:separator/>
      </w:r>
    </w:p>
  </w:footnote>
  <w:footnote w:type="continuationSeparator" w:id="0">
    <w:p w14:paraId="1410C8AC" w14:textId="77777777" w:rsidR="00606D81" w:rsidRDefault="00606D81">
      <w:pPr>
        <w:spacing w:after="0" w:line="240" w:lineRule="auto"/>
      </w:pPr>
      <w:r>
        <w:continuationSeparator/>
      </w:r>
    </w:p>
  </w:footnote>
  <w:footnote w:type="continuationNotice" w:id="1">
    <w:p w14:paraId="0AA06FEC" w14:textId="77777777" w:rsidR="00606D81" w:rsidRDefault="00606D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46059811"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 xml:space="preserve">Crown Copyright </w:t>
    </w:r>
    <w:r w:rsidR="005A398D">
      <w:rPr>
        <w:rFonts w:ascii="Arial" w:hAnsi="Arial" w:cs="Arial"/>
        <w:sz w:val="20"/>
      </w:rPr>
      <w:t>2021</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521AC"/>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5A398D"/>
    <w:rsid w:val="00600113"/>
    <w:rsid w:val="00606D81"/>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C7D0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5D70D-C66E-49DD-B81B-17B00B93D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3753</Words>
  <Characters>19813</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Mark Cunliffe</cp:lastModifiedBy>
  <cp:revision>4</cp:revision>
  <cp:lastPrinted>2018-12-13T12:07:00Z</cp:lastPrinted>
  <dcterms:created xsi:type="dcterms:W3CDTF">2021-07-21T09:30:00Z</dcterms:created>
  <dcterms:modified xsi:type="dcterms:W3CDTF">2021-11-02T12:36:00Z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